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8237C" w14:textId="14357410" w:rsidR="00BA00AB" w:rsidRDefault="00555F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FREME</w:t>
      </w:r>
      <w:r>
        <w:rPr>
          <w:rFonts w:ascii="Times New Roman" w:hAnsi="Times New Roman" w:cs="Times New Roman"/>
          <w:sz w:val="24"/>
          <w:szCs w:val="24"/>
        </w:rPr>
        <w:t xml:space="preserve">       (fl.1437)</w:t>
      </w:r>
    </w:p>
    <w:p w14:paraId="61B255DD" w14:textId="1194E724" w:rsidR="00555FD1" w:rsidRDefault="00555F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73FA1E" w14:textId="344F008E" w:rsidR="00555FD1" w:rsidRDefault="00555F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5366CD" w14:textId="769B912C" w:rsidR="00AD1C14" w:rsidRPr="00AD1C14" w:rsidRDefault="00AD1C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1C14">
        <w:rPr>
          <w:rFonts w:ascii="Times New Roman" w:hAnsi="Times New Roman" w:cs="Times New Roman"/>
          <w:sz w:val="24"/>
          <w:szCs w:val="24"/>
        </w:rPr>
        <w:t xml:space="preserve">     Sep.1436</w:t>
      </w:r>
      <w:r w:rsidRPr="00AD1C14">
        <w:rPr>
          <w:rFonts w:ascii="Times New Roman" w:hAnsi="Times New Roman" w:cs="Times New Roman"/>
          <w:sz w:val="24"/>
          <w:szCs w:val="24"/>
        </w:rPr>
        <w:tab/>
        <w:t>He was a candidate for Sheriff of Bristol.    (C.F.R. 1430-7 p.301)</w:t>
      </w:r>
    </w:p>
    <w:p w14:paraId="55D50F24" w14:textId="5D4C50CF" w:rsidR="00555FD1" w:rsidRDefault="00555F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Oct.1437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Bristol.  (C.F.R. 1437-45 p.5)</w:t>
      </w:r>
    </w:p>
    <w:p w14:paraId="53C5030B" w14:textId="4812A1C6" w:rsidR="00555FD1" w:rsidRDefault="00555F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D50E89" w14:textId="419B5CEF" w:rsidR="00555FD1" w:rsidRDefault="00555F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491B63" w14:textId="7CCB4E0C" w:rsidR="00555FD1" w:rsidRDefault="00555F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2022</w:t>
      </w:r>
    </w:p>
    <w:p w14:paraId="065FC5BB" w14:textId="2967371F" w:rsidR="00AD1C14" w:rsidRPr="00555FD1" w:rsidRDefault="00AD1C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2023</w:t>
      </w:r>
    </w:p>
    <w:sectPr w:rsidR="00AD1C14" w:rsidRPr="00555F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22FC1" w14:textId="77777777" w:rsidR="004D1CA5" w:rsidRDefault="004D1CA5" w:rsidP="009139A6">
      <w:r>
        <w:separator/>
      </w:r>
    </w:p>
  </w:endnote>
  <w:endnote w:type="continuationSeparator" w:id="0">
    <w:p w14:paraId="283F00C8" w14:textId="77777777" w:rsidR="004D1CA5" w:rsidRDefault="004D1C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1B6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9F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4D8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5EF74" w14:textId="77777777" w:rsidR="004D1CA5" w:rsidRDefault="004D1CA5" w:rsidP="009139A6">
      <w:r>
        <w:separator/>
      </w:r>
    </w:p>
  </w:footnote>
  <w:footnote w:type="continuationSeparator" w:id="0">
    <w:p w14:paraId="3ED97862" w14:textId="77777777" w:rsidR="004D1CA5" w:rsidRDefault="004D1C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3F9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D3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4EC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FD1"/>
    <w:rsid w:val="000666E0"/>
    <w:rsid w:val="002510B7"/>
    <w:rsid w:val="004D1CA5"/>
    <w:rsid w:val="00555FD1"/>
    <w:rsid w:val="005C130B"/>
    <w:rsid w:val="00826F5C"/>
    <w:rsid w:val="009139A6"/>
    <w:rsid w:val="009448BB"/>
    <w:rsid w:val="00A3176C"/>
    <w:rsid w:val="00AD1C14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56107"/>
  <w15:chartTrackingRefBased/>
  <w15:docId w15:val="{6DEF6A07-86F0-4295-B72B-98B95EC6B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2022-05-15T10:45:00Z</dcterms:created>
  <dcterms:modified xsi:type="dcterms:W3CDTF">2023-04-20T09:29:00Z</dcterms:modified>
</cp:coreProperties>
</file>